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06-01-607-32/2026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Montage und Einbau einer Fahrradabstellanlage an der Gemeinschaftsschule am Lehmwohld in Itzehoe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Montage und Einbau der Fahrradabstellanlage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